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FE5F1" w14:textId="1C3FE190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7D763F">
        <w:rPr>
          <w:rFonts w:ascii="Arial" w:hAnsi="Arial" w:cs="Arial"/>
          <w:b/>
          <w:sz w:val="24"/>
          <w:lang w:eastAsia="ja-JP"/>
        </w:rPr>
        <w:t>113</w:t>
      </w:r>
      <w:r w:rsidRPr="00E427D8">
        <w:rPr>
          <w:rFonts w:ascii="Arial" w:hAnsi="Arial" w:cs="Arial"/>
          <w:b/>
          <w:sz w:val="24"/>
        </w:rPr>
        <w:tab/>
        <w:t>S3-</w:t>
      </w:r>
      <w:r w:rsidR="007D763F">
        <w:rPr>
          <w:rFonts w:ascii="Arial" w:hAnsi="Arial" w:cs="Arial"/>
          <w:b/>
          <w:sz w:val="24"/>
        </w:rPr>
        <w:t>23</w:t>
      </w:r>
      <w:r w:rsidR="00025EFD">
        <w:rPr>
          <w:rFonts w:ascii="Arial" w:hAnsi="Arial" w:cs="Arial"/>
          <w:b/>
          <w:sz w:val="24"/>
        </w:rPr>
        <w:t>4674</w:t>
      </w:r>
    </w:p>
    <w:p w14:paraId="3C75294A" w14:textId="4403DB4F" w:rsidR="00C022E3" w:rsidRDefault="007D763F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</w:t>
      </w:r>
      <w:r w:rsidR="00662294">
        <w:rPr>
          <w:rFonts w:ascii="Arial" w:hAnsi="Arial" w:cs="Arial"/>
          <w:b/>
          <w:sz w:val="24"/>
        </w:rPr>
        <w:t>-1</w:t>
      </w:r>
      <w:r>
        <w:rPr>
          <w:rFonts w:ascii="Arial" w:hAnsi="Arial" w:cs="Arial"/>
          <w:b/>
          <w:sz w:val="24"/>
        </w:rPr>
        <w:t>0</w:t>
      </w:r>
      <w:r w:rsidR="00662294">
        <w:rPr>
          <w:rFonts w:ascii="Arial" w:hAnsi="Arial" w:cs="Arial"/>
          <w:b/>
          <w:sz w:val="24"/>
        </w:rPr>
        <w:t xml:space="preserve"> November</w:t>
      </w:r>
      <w:r w:rsidR="001667C3" w:rsidRPr="00E427D8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23</w:t>
      </w:r>
      <w:r w:rsidR="001667C3" w:rsidRPr="00E427D8">
        <w:rPr>
          <w:rFonts w:ascii="Arial" w:hAnsi="Arial" w:cs="Arial"/>
          <w:b/>
          <w:sz w:val="24"/>
        </w:rPr>
        <w:t>,</w:t>
      </w:r>
      <w:r w:rsidR="00575FCB">
        <w:rPr>
          <w:rFonts w:ascii="Arial" w:hAnsi="Arial" w:cs="Arial"/>
          <w:b/>
          <w:sz w:val="24"/>
          <w:lang w:eastAsia="ja-JP"/>
        </w:rPr>
        <w:t xml:space="preserve"> </w:t>
      </w:r>
      <w:proofErr w:type="gramStart"/>
      <w:r>
        <w:rPr>
          <w:rFonts w:ascii="Arial" w:hAnsi="Arial" w:cs="Arial"/>
          <w:b/>
          <w:sz w:val="24"/>
          <w:lang w:eastAsia="ja-JP"/>
        </w:rPr>
        <w:t>Chicago</w:t>
      </w:r>
      <w:r w:rsidR="00662294">
        <w:rPr>
          <w:rFonts w:ascii="Arial" w:hAnsi="Arial" w:cs="Arial"/>
          <w:b/>
          <w:sz w:val="24"/>
          <w:lang w:eastAsia="ja-JP"/>
        </w:rPr>
        <w:t>(</w:t>
      </w:r>
      <w:proofErr w:type="gramEnd"/>
      <w:r w:rsidR="00662294">
        <w:rPr>
          <w:rFonts w:ascii="Arial" w:hAnsi="Arial" w:cs="Arial"/>
          <w:b/>
          <w:sz w:val="24"/>
          <w:lang w:eastAsia="ja-JP"/>
        </w:rPr>
        <w:t>US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D763F">
        <w:rPr>
          <w:rFonts w:ascii="Arial" w:hAnsi="Arial"/>
          <w:b/>
          <w:lang w:val="en-US"/>
        </w:rPr>
        <w:t>Indian Institute of Technology Bombay</w:t>
      </w:r>
    </w:p>
    <w:p w14:paraId="161A3169" w14:textId="7E9FED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5EFD">
        <w:rPr>
          <w:rFonts w:ascii="Arial" w:hAnsi="Arial" w:cs="Arial"/>
          <w:b/>
        </w:rPr>
        <w:t xml:space="preserve">TS 33.529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DA7C98" w:rsidRPr="00DA7C98">
        <w:t xml:space="preserve"> </w:t>
      </w:r>
      <w:r w:rsidR="00DA7C98" w:rsidRPr="00DA7C98">
        <w:rPr>
          <w:rFonts w:ascii="Arial" w:hAnsi="Arial" w:cs="Arial"/>
          <w:b/>
        </w:rPr>
        <w:t>Security Assurance Specification for</w:t>
      </w:r>
      <w:r w:rsidR="00DA7C98" w:rsidRPr="00DA7C98">
        <w:t xml:space="preserve"> </w:t>
      </w:r>
      <w:r w:rsidR="00DA7C98" w:rsidRPr="00DA7C98">
        <w:rPr>
          <w:rFonts w:ascii="Arial" w:hAnsi="Arial" w:cs="Arial"/>
          <w:b/>
        </w:rPr>
        <w:t>S</w:t>
      </w:r>
      <w:r w:rsidR="007D763F">
        <w:rPr>
          <w:rFonts w:ascii="Arial" w:hAnsi="Arial" w:cs="Arial"/>
          <w:b/>
        </w:rPr>
        <w:t xml:space="preserve">hort Message Service Function </w:t>
      </w:r>
      <w:r w:rsidR="00C1339E">
        <w:rPr>
          <w:rFonts w:ascii="Arial" w:hAnsi="Arial" w:cs="Arial"/>
          <w:b/>
        </w:rPr>
        <w:t>(S</w:t>
      </w:r>
      <w:r w:rsidR="007D763F">
        <w:rPr>
          <w:rFonts w:ascii="Arial" w:hAnsi="Arial" w:cs="Arial"/>
          <w:b/>
        </w:rPr>
        <w:t>MSF</w:t>
      </w:r>
      <w:r w:rsidR="000F6A93">
        <w:rPr>
          <w:rFonts w:ascii="Arial" w:hAnsi="Arial" w:cs="Arial"/>
          <w:b/>
        </w:rPr>
        <w:t>)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4.4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E67FB0E" w14:textId="77777777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Security Assurance Specification for </w:t>
      </w:r>
      <w:r w:rsidR="007D763F">
        <w:rPr>
          <w:b/>
          <w:i/>
        </w:rPr>
        <w:t xml:space="preserve">Short Message Service Function </w:t>
      </w:r>
      <w:r w:rsidR="00DA4B91">
        <w:rPr>
          <w:b/>
          <w:i/>
        </w:rPr>
        <w:t>(</w:t>
      </w:r>
      <w:r w:rsidR="00C1339E">
        <w:rPr>
          <w:b/>
          <w:i/>
        </w:rPr>
        <w:t>S</w:t>
      </w:r>
      <w:r w:rsidR="007D763F">
        <w:rPr>
          <w:b/>
          <w:i/>
        </w:rPr>
        <w:t>MSF</w:t>
      </w:r>
      <w:r w:rsidR="00DA4B91">
        <w:rPr>
          <w:b/>
          <w:i/>
        </w:rPr>
        <w:t>)</w:t>
      </w:r>
      <w:r w:rsidR="00C022E3">
        <w:rPr>
          <w:b/>
          <w:i/>
        </w:rPr>
        <w:t>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1640B66F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Pr="0092506D">
        <w:rPr>
          <w:lang w:eastAsia="zh-CN"/>
        </w:rPr>
        <w:t xml:space="preserve"> Security Assu</w:t>
      </w:r>
      <w:r>
        <w:rPr>
          <w:lang w:eastAsia="zh-CN"/>
        </w:rPr>
        <w:t xml:space="preserve">rance Specification for </w:t>
      </w:r>
      <w:r w:rsidRPr="00DA7C98">
        <w:rPr>
          <w:lang w:eastAsia="zh-CN"/>
        </w:rPr>
        <w:t>S</w:t>
      </w:r>
      <w:r w:rsidR="007D763F">
        <w:rPr>
          <w:lang w:eastAsia="zh-CN"/>
        </w:rPr>
        <w:t>hort Message</w:t>
      </w:r>
      <w:r w:rsidRPr="00DA7C98">
        <w:rPr>
          <w:lang w:eastAsia="zh-CN"/>
        </w:rPr>
        <w:t xml:space="preserve"> </w:t>
      </w:r>
      <w:r w:rsidR="007D763F">
        <w:rPr>
          <w:lang w:eastAsia="zh-CN"/>
        </w:rPr>
        <w:t>Service</w:t>
      </w:r>
      <w:r w:rsidRPr="00DA7C98">
        <w:rPr>
          <w:lang w:eastAsia="zh-CN"/>
        </w:rPr>
        <w:t xml:space="preserve"> </w:t>
      </w:r>
      <w:r w:rsidR="007D763F">
        <w:rPr>
          <w:lang w:eastAsia="zh-CN"/>
        </w:rPr>
        <w:t>Function</w:t>
      </w:r>
      <w:r w:rsidRPr="00302A85">
        <w:rPr>
          <w:lang w:eastAsia="zh-CN"/>
        </w:rPr>
        <w:t xml:space="preserve"> (</w:t>
      </w:r>
      <w:r>
        <w:rPr>
          <w:lang w:eastAsia="zh-CN"/>
        </w:rPr>
        <w:t>S</w:t>
      </w:r>
      <w:r w:rsidR="007D763F">
        <w:rPr>
          <w:lang w:eastAsia="zh-CN"/>
        </w:rPr>
        <w:t>MSF</w:t>
      </w:r>
      <w:r w:rsidRPr="00302A85">
        <w:rPr>
          <w:lang w:eastAsia="zh-CN"/>
        </w:rPr>
        <w:t>)</w:t>
      </w:r>
      <w:r>
        <w:rPr>
          <w:lang w:eastAsia="zh-CN"/>
        </w:rPr>
        <w:t xml:space="preserve"> </w:t>
      </w:r>
      <w:r w:rsidRPr="0092506D">
        <w:rPr>
          <w:lang w:eastAsia="zh-CN"/>
        </w:rPr>
        <w:t>network product class</w:t>
      </w:r>
      <w:r w:rsidRPr="00DA7C98">
        <w:rPr>
          <w:lang w:eastAsia="zh-CN"/>
        </w:rPr>
        <w:t xml:space="preserve"> </w:t>
      </w:r>
      <w:r>
        <w:rPr>
          <w:lang w:eastAsia="zh-CN"/>
        </w:rPr>
        <w:t>(</w:t>
      </w:r>
      <w:r w:rsidRPr="0092506D">
        <w:rPr>
          <w:lang w:eastAsia="zh-CN"/>
        </w:rPr>
        <w:t>TS 33.</w:t>
      </w:r>
      <w:r w:rsidR="00367FA5">
        <w:rPr>
          <w:lang w:eastAsia="zh-CN"/>
        </w:rPr>
        <w:t>529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B6514" w14:textId="77777777" w:rsidR="005D565D" w:rsidRDefault="005D565D">
      <w:r>
        <w:separator/>
      </w:r>
    </w:p>
  </w:endnote>
  <w:endnote w:type="continuationSeparator" w:id="0">
    <w:p w14:paraId="62BF04DC" w14:textId="77777777" w:rsidR="005D565D" w:rsidRDefault="005D565D">
      <w:r>
        <w:continuationSeparator/>
      </w:r>
    </w:p>
  </w:endnote>
  <w:endnote w:type="continuationNotice" w:id="1">
    <w:p w14:paraId="526F93C0" w14:textId="77777777" w:rsidR="005D565D" w:rsidRDefault="005D56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69D37" w14:textId="77777777" w:rsidR="005D565D" w:rsidRDefault="005D565D">
      <w:r>
        <w:separator/>
      </w:r>
    </w:p>
  </w:footnote>
  <w:footnote w:type="continuationSeparator" w:id="0">
    <w:p w14:paraId="390D41F6" w14:textId="77777777" w:rsidR="005D565D" w:rsidRDefault="005D565D">
      <w:r>
        <w:continuationSeparator/>
      </w:r>
    </w:p>
  </w:footnote>
  <w:footnote w:type="continuationNotice" w:id="1">
    <w:p w14:paraId="6DD647E7" w14:textId="77777777" w:rsidR="005D565D" w:rsidRDefault="005D56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FD"/>
    <w:rsid w:val="00027026"/>
    <w:rsid w:val="00045D85"/>
    <w:rsid w:val="0005552E"/>
    <w:rsid w:val="0008004B"/>
    <w:rsid w:val="000819D8"/>
    <w:rsid w:val="000A0F3C"/>
    <w:rsid w:val="000B756E"/>
    <w:rsid w:val="000F6A93"/>
    <w:rsid w:val="00102542"/>
    <w:rsid w:val="00113404"/>
    <w:rsid w:val="00126DB4"/>
    <w:rsid w:val="00127423"/>
    <w:rsid w:val="001667C3"/>
    <w:rsid w:val="001C3EC8"/>
    <w:rsid w:val="001D2BD4"/>
    <w:rsid w:val="00201D8C"/>
    <w:rsid w:val="0020395B"/>
    <w:rsid w:val="00244C9A"/>
    <w:rsid w:val="00276A5B"/>
    <w:rsid w:val="00286F88"/>
    <w:rsid w:val="002A6B97"/>
    <w:rsid w:val="002C7AF5"/>
    <w:rsid w:val="00305D37"/>
    <w:rsid w:val="00367FA5"/>
    <w:rsid w:val="00371032"/>
    <w:rsid w:val="003C5A97"/>
    <w:rsid w:val="003F52B2"/>
    <w:rsid w:val="004005EF"/>
    <w:rsid w:val="004637BA"/>
    <w:rsid w:val="004D55C2"/>
    <w:rsid w:val="004F2420"/>
    <w:rsid w:val="00533BDC"/>
    <w:rsid w:val="005729C4"/>
    <w:rsid w:val="00575FCB"/>
    <w:rsid w:val="0059227B"/>
    <w:rsid w:val="005B795D"/>
    <w:rsid w:val="005D565D"/>
    <w:rsid w:val="005F4008"/>
    <w:rsid w:val="005F6C06"/>
    <w:rsid w:val="006203B2"/>
    <w:rsid w:val="006221CB"/>
    <w:rsid w:val="00652248"/>
    <w:rsid w:val="00657B80"/>
    <w:rsid w:val="00662294"/>
    <w:rsid w:val="006A70AC"/>
    <w:rsid w:val="006D340A"/>
    <w:rsid w:val="007779FC"/>
    <w:rsid w:val="00782E95"/>
    <w:rsid w:val="007C27B0"/>
    <w:rsid w:val="007D763F"/>
    <w:rsid w:val="007E40D2"/>
    <w:rsid w:val="007F300B"/>
    <w:rsid w:val="00877AD3"/>
    <w:rsid w:val="00926ABD"/>
    <w:rsid w:val="00936CCB"/>
    <w:rsid w:val="00966D47"/>
    <w:rsid w:val="009C0DED"/>
    <w:rsid w:val="00A26698"/>
    <w:rsid w:val="00A37D7F"/>
    <w:rsid w:val="00A84A94"/>
    <w:rsid w:val="00AB305C"/>
    <w:rsid w:val="00AC195E"/>
    <w:rsid w:val="00AF1E23"/>
    <w:rsid w:val="00B01AFF"/>
    <w:rsid w:val="00B27E39"/>
    <w:rsid w:val="00B55687"/>
    <w:rsid w:val="00B653C2"/>
    <w:rsid w:val="00B90C4D"/>
    <w:rsid w:val="00C022E3"/>
    <w:rsid w:val="00C1339E"/>
    <w:rsid w:val="00C4712D"/>
    <w:rsid w:val="00C94F55"/>
    <w:rsid w:val="00CA7711"/>
    <w:rsid w:val="00CA7D62"/>
    <w:rsid w:val="00CF2394"/>
    <w:rsid w:val="00D11216"/>
    <w:rsid w:val="00D62265"/>
    <w:rsid w:val="00D826A2"/>
    <w:rsid w:val="00D84EA9"/>
    <w:rsid w:val="00D8512E"/>
    <w:rsid w:val="00DA1E58"/>
    <w:rsid w:val="00DA4B91"/>
    <w:rsid w:val="00DA7C98"/>
    <w:rsid w:val="00DE4EF2"/>
    <w:rsid w:val="00DF2C0E"/>
    <w:rsid w:val="00E06FFB"/>
    <w:rsid w:val="00E30155"/>
    <w:rsid w:val="00ED4954"/>
    <w:rsid w:val="00EE0943"/>
    <w:rsid w:val="00EF299B"/>
    <w:rsid w:val="00F82507"/>
    <w:rsid w:val="00F82C5B"/>
    <w:rsid w:val="00FD0400"/>
    <w:rsid w:val="00FD6B5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1</Pages>
  <Words>98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IIT Bombay</cp:lastModifiedBy>
  <cp:revision>4</cp:revision>
  <cp:lastPrinted>1899-12-31T18:38:50Z</cp:lastPrinted>
  <dcterms:created xsi:type="dcterms:W3CDTF">2023-10-30T09:42:00Z</dcterms:created>
  <dcterms:modified xsi:type="dcterms:W3CDTF">2023-10-30T11:43:00Z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